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67C35" w14:textId="77777777" w:rsidR="008B5C81" w:rsidRDefault="008B5C81" w:rsidP="008B5C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WHITE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0BA7D3CD" w14:textId="77777777" w:rsidR="008B5C81" w:rsidRDefault="008B5C81" w:rsidP="008B5C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40750B15" w14:textId="77777777" w:rsidR="008B5C81" w:rsidRDefault="008B5C81" w:rsidP="008B5C81">
      <w:pPr>
        <w:pStyle w:val="NoSpacing"/>
        <w:rPr>
          <w:rFonts w:cs="Times New Roman"/>
          <w:szCs w:val="24"/>
        </w:rPr>
      </w:pPr>
    </w:p>
    <w:p w14:paraId="6536F387" w14:textId="77777777" w:rsidR="008B5C81" w:rsidRDefault="008B5C81" w:rsidP="008B5C81">
      <w:pPr>
        <w:pStyle w:val="NoSpacing"/>
        <w:rPr>
          <w:rFonts w:cs="Times New Roman"/>
          <w:szCs w:val="24"/>
        </w:rPr>
      </w:pPr>
    </w:p>
    <w:p w14:paraId="08296627" w14:textId="77777777" w:rsidR="008B5C81" w:rsidRDefault="008B5C81" w:rsidP="008B5C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 xml:space="preserve">He was elected a Scavenger of </w:t>
      </w:r>
      <w:proofErr w:type="spellStart"/>
      <w:r>
        <w:rPr>
          <w:rFonts w:cs="Times New Roman"/>
          <w:szCs w:val="24"/>
        </w:rPr>
        <w:t>Aldersgate</w:t>
      </w:r>
      <w:proofErr w:type="spellEnd"/>
      <w:r>
        <w:rPr>
          <w:rFonts w:cs="Times New Roman"/>
          <w:szCs w:val="24"/>
        </w:rPr>
        <w:t xml:space="preserve"> Ward.</w:t>
      </w:r>
    </w:p>
    <w:p w14:paraId="37408D0E" w14:textId="77777777" w:rsidR="008B5C81" w:rsidRDefault="008B5C81" w:rsidP="008B5C81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42703657" w14:textId="77777777" w:rsidR="008B5C81" w:rsidRDefault="008B5C81" w:rsidP="008B5C81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Caroline M. Barron: Thesis presented for the degree of Doctor of Philosophy in the University of London, January 1970 p.544)</w:t>
      </w:r>
    </w:p>
    <w:p w14:paraId="65E182CB" w14:textId="77777777" w:rsidR="008B5C81" w:rsidRDefault="008B5C81" w:rsidP="008B5C81">
      <w:pPr>
        <w:pStyle w:val="NoSpacing"/>
        <w:rPr>
          <w:rFonts w:eastAsia="Times New Roman" w:cs="Times New Roman"/>
          <w:szCs w:val="24"/>
        </w:rPr>
      </w:pPr>
    </w:p>
    <w:p w14:paraId="176381C3" w14:textId="77777777" w:rsidR="008B5C81" w:rsidRDefault="008B5C81" w:rsidP="008B5C81">
      <w:pPr>
        <w:pStyle w:val="NoSpacing"/>
        <w:rPr>
          <w:rFonts w:eastAsia="Times New Roman" w:cs="Times New Roman"/>
          <w:szCs w:val="24"/>
        </w:rPr>
      </w:pPr>
    </w:p>
    <w:p w14:paraId="5F75CB69" w14:textId="77777777" w:rsidR="008B5C81" w:rsidRDefault="008B5C81" w:rsidP="008B5C8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11 January 2023</w:t>
      </w:r>
    </w:p>
    <w:p w14:paraId="4103E65E" w14:textId="4509767A" w:rsidR="008B5C81" w:rsidRPr="008B5C81" w:rsidRDefault="008B5C81" w:rsidP="008B5C81">
      <w:pPr>
        <w:pStyle w:val="NoSpacing"/>
        <w:rPr>
          <w:rFonts w:cs="Times New Roman"/>
          <w:szCs w:val="24"/>
        </w:rPr>
      </w:pPr>
    </w:p>
    <w:sectPr w:rsidR="008B5C81" w:rsidRPr="008B5C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83CD3" w14:textId="77777777" w:rsidR="008B5C81" w:rsidRDefault="008B5C81" w:rsidP="009139A6">
      <w:r>
        <w:separator/>
      </w:r>
    </w:p>
  </w:endnote>
  <w:endnote w:type="continuationSeparator" w:id="0">
    <w:p w14:paraId="4FC302CE" w14:textId="77777777" w:rsidR="008B5C81" w:rsidRDefault="008B5C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928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715A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BE5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DEDAC" w14:textId="77777777" w:rsidR="008B5C81" w:rsidRDefault="008B5C81" w:rsidP="009139A6">
      <w:r>
        <w:separator/>
      </w:r>
    </w:p>
  </w:footnote>
  <w:footnote w:type="continuationSeparator" w:id="0">
    <w:p w14:paraId="3B283173" w14:textId="77777777" w:rsidR="008B5C81" w:rsidRDefault="008B5C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43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B5A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100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C81"/>
    <w:rsid w:val="000666E0"/>
    <w:rsid w:val="002510B7"/>
    <w:rsid w:val="005C130B"/>
    <w:rsid w:val="00826F5C"/>
    <w:rsid w:val="008B5C81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92A6B"/>
  <w15:chartTrackingRefBased/>
  <w15:docId w15:val="{5786F45B-CBD8-4806-93FC-E5C36FFAA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2023-01-11T21:30:00Z</dcterms:created>
  <dcterms:modified xsi:type="dcterms:W3CDTF">2023-01-11T21:38:00Z</dcterms:modified>
</cp:coreProperties>
</file>